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7314D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14D0">
              <w:rPr>
                <w:b/>
                <w:sz w:val="26"/>
                <w:szCs w:val="26"/>
                <w:lang w:val="en-US"/>
              </w:rPr>
              <w:t>203C_168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14D0" w:rsidRDefault="0074552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7314D0">
              <w:rPr>
                <w:b/>
                <w:sz w:val="26"/>
                <w:szCs w:val="26"/>
                <w:lang w:val="en-US"/>
              </w:rPr>
              <w:t>2076245</w:t>
            </w:r>
            <w:r w:rsidR="00C44B8B" w:rsidRPr="007314D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8424F">
        <w:rPr>
          <w:b/>
          <w:sz w:val="26"/>
          <w:szCs w:val="26"/>
        </w:rPr>
        <w:t>(</w:t>
      </w:r>
      <w:r w:rsidR="00745529" w:rsidRPr="00101153">
        <w:rPr>
          <w:b/>
          <w:sz w:val="26"/>
          <w:szCs w:val="26"/>
        </w:rPr>
        <w:t>Кронштейн РА5 3.407.1-143.8.67</w:t>
      </w:r>
      <w:r w:rsidR="00C8424F">
        <w:rPr>
          <w:b/>
          <w:sz w:val="26"/>
          <w:szCs w:val="26"/>
        </w:rPr>
        <w:t>)</w:t>
      </w:r>
      <w:r w:rsidR="00BA07B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A07BF">
        <w:rPr>
          <w:b/>
          <w:sz w:val="26"/>
          <w:szCs w:val="26"/>
          <w:u w:val="single"/>
        </w:rPr>
        <w:t>203</w:t>
      </w:r>
      <w:r w:rsidR="00F115B9" w:rsidRPr="00BA07B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C8424F">
        <w:rPr>
          <w:sz w:val="24"/>
          <w:szCs w:val="24"/>
        </w:rPr>
        <w:t xml:space="preserve">требования, характеристики </w:t>
      </w:r>
      <w:r w:rsidR="00D601A5" w:rsidRPr="00C8424F">
        <w:rPr>
          <w:sz w:val="24"/>
          <w:szCs w:val="24"/>
        </w:rPr>
        <w:t>траверс</w:t>
      </w:r>
      <w:r w:rsidR="00101153" w:rsidRPr="00C8424F">
        <w:rPr>
          <w:sz w:val="24"/>
          <w:szCs w:val="24"/>
        </w:rPr>
        <w:t xml:space="preserve"> </w:t>
      </w:r>
      <w:r w:rsidR="004F4E9E" w:rsidRPr="00C8424F">
        <w:rPr>
          <w:sz w:val="24"/>
          <w:szCs w:val="24"/>
        </w:rPr>
        <w:t xml:space="preserve">должны соответствовать </w:t>
      </w:r>
      <w:r w:rsidR="001759FB" w:rsidRPr="00C8424F">
        <w:rPr>
          <w:sz w:val="24"/>
          <w:szCs w:val="24"/>
        </w:rPr>
        <w:t>требованиям</w:t>
      </w:r>
      <w:bookmarkStart w:id="1" w:name="Поле4"/>
      <w:r w:rsidR="00BA07BF">
        <w:rPr>
          <w:sz w:val="24"/>
          <w:szCs w:val="24"/>
        </w:rPr>
        <w:t xml:space="preserve"> </w:t>
      </w:r>
      <w:r w:rsidR="00101153" w:rsidRPr="00C8424F">
        <w:rPr>
          <w:sz w:val="24"/>
          <w:szCs w:val="24"/>
        </w:rPr>
        <w:t>Т</w:t>
      </w:r>
      <w:r w:rsidR="00745529" w:rsidRPr="00C8424F">
        <w:rPr>
          <w:sz w:val="24"/>
          <w:szCs w:val="24"/>
        </w:rPr>
        <w:t xml:space="preserve">ипового проекта </w:t>
      </w:r>
      <w:r w:rsidR="003A17B8">
        <w:rPr>
          <w:sz w:val="24"/>
          <w:szCs w:val="24"/>
        </w:rPr>
        <w:t>3.407.1-143.8.6</w:t>
      </w:r>
      <w:r w:rsidR="003A17B8" w:rsidRPr="003A17B8">
        <w:rPr>
          <w:sz w:val="24"/>
          <w:szCs w:val="24"/>
        </w:rPr>
        <w:t>7</w:t>
      </w:r>
      <w:r w:rsidR="0073431B" w:rsidRPr="00C8424F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42E68" w:rsidRDefault="00142E68" w:rsidP="00142E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42E68" w:rsidRDefault="00142E68" w:rsidP="00142E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42E68" w:rsidRDefault="00142E68" w:rsidP="00142E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42E68" w:rsidRDefault="00142E68" w:rsidP="00142E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42E68" w:rsidRDefault="00142E68" w:rsidP="00142E6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42E68" w:rsidRDefault="00142E68" w:rsidP="00142E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42E68" w:rsidRPr="00BA07BF" w:rsidRDefault="00BA07BF" w:rsidP="00BA07BF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BA07BF">
        <w:rPr>
          <w:sz w:val="24"/>
          <w:szCs w:val="24"/>
        </w:rPr>
        <w:t>Типового проекта 3.407.1-143.8.67</w:t>
      </w:r>
      <w:r w:rsidR="00142E68" w:rsidRPr="00BA07BF">
        <w:rPr>
          <w:sz w:val="26"/>
          <w:szCs w:val="26"/>
        </w:rPr>
        <w:t>;</w:t>
      </w:r>
    </w:p>
    <w:p w:rsidR="00142E68" w:rsidRDefault="00142E68" w:rsidP="00142E6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42E68" w:rsidRDefault="00142E68" w:rsidP="00142E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42E68" w:rsidRDefault="00142E68" w:rsidP="00142E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42E68" w:rsidRDefault="00142E68" w:rsidP="00142E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42E68" w:rsidRDefault="00142E68" w:rsidP="00142E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42E68" w:rsidRDefault="00142E68" w:rsidP="00142E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42E68" w:rsidRDefault="00142E68" w:rsidP="00142E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42E68" w:rsidRDefault="00142E68" w:rsidP="00BA07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42E68" w:rsidRDefault="00142E68" w:rsidP="00142E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42E68" w:rsidRDefault="00142E68" w:rsidP="00142E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A7E" w:rsidRDefault="00BA1A7E">
      <w:r>
        <w:separator/>
      </w:r>
    </w:p>
  </w:endnote>
  <w:endnote w:type="continuationSeparator" w:id="0">
    <w:p w:rsidR="00BA1A7E" w:rsidRDefault="00BA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A7E" w:rsidRDefault="00BA1A7E">
      <w:r>
        <w:separator/>
      </w:r>
    </w:p>
  </w:footnote>
  <w:footnote w:type="continuationSeparator" w:id="0">
    <w:p w:rsidR="00BA1A7E" w:rsidRDefault="00BA1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83223D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52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0CAA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153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E68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98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7B8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ACE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D6C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4D0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52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3F3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2FE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C4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7BF"/>
    <w:rsid w:val="00BA0DE5"/>
    <w:rsid w:val="00BA19D6"/>
    <w:rsid w:val="00BA1A7E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FE8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24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BF9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1CC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BB37A-5786-46F3-BE33-165408BA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3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44D94-9D4B-4D9B-B489-D45C56F336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3F5650E-5BF8-4C5F-ADDA-E78BE5DEA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54AB4F-A644-456D-811A-2F478A37B9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E46BF-BCCB-4545-B637-4780077E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21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2015-04-24T08:18:00Z</dcterms:created>
  <dcterms:modified xsi:type="dcterms:W3CDTF">2015-09-24T15:12:00Z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